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12.2 LSA 58 Hindenburgstr. / Hachestr.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